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D9655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RETHERWYK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12CEE5A" w14:textId="61D1A1CE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St.Mary.</w:t>
      </w:r>
    </w:p>
    <w:p w14:paraId="13C0EABC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F9E152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45FB61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0AC983FF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Lindsey, </w:t>
      </w:r>
    </w:p>
    <w:p w14:paraId="6FD97340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Lincolnshire, except the city of Lincoln.</w:t>
      </w:r>
    </w:p>
    <w:p w14:paraId="04273F23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70ADCFF1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0F5386" w14:textId="77777777" w:rsidR="00FE7873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42901" w14:textId="77777777" w:rsidR="00FE7873" w:rsidRPr="00680D2B" w:rsidRDefault="00FE7873" w:rsidP="00FE7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2021</w:t>
      </w:r>
    </w:p>
    <w:p w14:paraId="50E0594F" w14:textId="74A5BF5C" w:rsidR="00BA00AB" w:rsidRPr="00FE787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E7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E158F" w14:textId="77777777" w:rsidR="00FE7873" w:rsidRDefault="00FE7873" w:rsidP="009139A6">
      <w:r>
        <w:separator/>
      </w:r>
    </w:p>
  </w:endnote>
  <w:endnote w:type="continuationSeparator" w:id="0">
    <w:p w14:paraId="1103BD6F" w14:textId="77777777" w:rsidR="00FE7873" w:rsidRDefault="00FE78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CA5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72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DB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0ADC" w14:textId="77777777" w:rsidR="00FE7873" w:rsidRDefault="00FE7873" w:rsidP="009139A6">
      <w:r>
        <w:separator/>
      </w:r>
    </w:p>
  </w:footnote>
  <w:footnote w:type="continuationSeparator" w:id="0">
    <w:p w14:paraId="09F42677" w14:textId="77777777" w:rsidR="00FE7873" w:rsidRDefault="00FE78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00C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C3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2D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87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3569C"/>
  <w15:chartTrackingRefBased/>
  <w15:docId w15:val="{AEC24B2A-1676-4A95-B42C-66E49F3B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2021-05-05T15:23:00Z</dcterms:created>
  <dcterms:modified xsi:type="dcterms:W3CDTF">2021-05-05T15:26:00Z</dcterms:modified>
</cp:coreProperties>
</file>